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0C3CF18D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7741" w:rsidRPr="007B7741">
        <w:rPr>
          <w:b/>
          <w:i/>
          <w:noProof/>
          <w:sz w:val="28"/>
        </w:rPr>
        <w:t>S3-23</w:t>
      </w:r>
      <w:r w:rsidR="00454277">
        <w:rPr>
          <w:b/>
          <w:i/>
          <w:noProof/>
          <w:sz w:val="28"/>
        </w:rPr>
        <w:t>5067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0446FB36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00990925">
        <w:rPr>
          <w:rFonts w:ascii="Arial" w:hAnsi="Arial" w:cs="Arial"/>
          <w:b/>
          <w:bCs/>
          <w:sz w:val="22"/>
          <w:szCs w:val="22"/>
        </w:rPr>
        <w:t xml:space="preserve"> on PRINS security profiling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</w:p>
    <w:p w14:paraId="06BA196E" w14:textId="322004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088120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1F8B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413CF4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0925">
        <w:rPr>
          <w:rFonts w:ascii="Arial" w:hAnsi="Arial" w:cs="Arial"/>
          <w:b/>
          <w:bCs/>
          <w:sz w:val="22"/>
          <w:szCs w:val="22"/>
        </w:rPr>
        <w:t>GSMA NG 5GMRR</w:t>
      </w:r>
    </w:p>
    <w:p w14:paraId="5DC2ED77" w14:textId="022A10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1E5B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03C7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5415A2" w14:textId="190B5A6F" w:rsidR="00CB03C7" w:rsidRDefault="00990925" w:rsidP="00990925">
      <w:pPr>
        <w:spacing w:before="20" w:after="20"/>
        <w:rPr>
          <w:rFonts w:ascii="Arial" w:hAnsi="Arial" w:cs="Arial"/>
        </w:rPr>
      </w:pPr>
      <w:r w:rsidRPr="007B7741">
        <w:rPr>
          <w:rFonts w:ascii="Arial" w:hAnsi="Arial" w:cs="Arial"/>
        </w:rPr>
        <w:t xml:space="preserve">SA3 asked GSMA </w:t>
      </w:r>
      <w:r w:rsidR="00CB03C7" w:rsidRPr="007B7741">
        <w:rPr>
          <w:rFonts w:ascii="Arial" w:hAnsi="Arial" w:cs="Arial"/>
        </w:rPr>
        <w:t xml:space="preserve">in LS S3-231532 </w:t>
      </w:r>
      <w:r w:rsidRPr="007B7741">
        <w:rPr>
          <w:rFonts w:ascii="Arial" w:hAnsi="Arial" w:cs="Arial"/>
        </w:rPr>
        <w:t xml:space="preserve">to introduce </w:t>
      </w:r>
      <w:r w:rsidR="007B7741" w:rsidRPr="007B7741">
        <w:rPr>
          <w:rFonts w:ascii="Arial" w:hAnsi="Arial" w:cs="Arial"/>
        </w:rPr>
        <w:t xml:space="preserve">PRINS </w:t>
      </w:r>
      <w:r w:rsidRPr="007B7741">
        <w:rPr>
          <w:rFonts w:ascii="Arial" w:hAnsi="Arial" w:cs="Arial"/>
        </w:rPr>
        <w:t>security profiles to facilitate and simplify the deployment and operation of PRINS</w:t>
      </w:r>
      <w:r w:rsidR="00CB03C7">
        <w:rPr>
          <w:rFonts w:ascii="Arial" w:hAnsi="Arial" w:cs="Arial"/>
        </w:rPr>
        <w:t xml:space="preserve"> between the PLMN's SEPPs</w:t>
      </w:r>
      <w:r w:rsidRPr="007B7741">
        <w:rPr>
          <w:rFonts w:ascii="Arial" w:hAnsi="Arial" w:cs="Arial"/>
        </w:rPr>
        <w:t xml:space="preserve">. </w:t>
      </w:r>
    </w:p>
    <w:p w14:paraId="0DAD3E2A" w14:textId="77777777" w:rsidR="00CB03C7" w:rsidRDefault="00CB03C7" w:rsidP="00990925">
      <w:pPr>
        <w:spacing w:before="20" w:after="20"/>
        <w:rPr>
          <w:rFonts w:ascii="Arial" w:hAnsi="Arial" w:cs="Arial"/>
        </w:rPr>
      </w:pPr>
    </w:p>
    <w:p w14:paraId="214ECA49" w14:textId="6ED11CB3" w:rsidR="007B7741" w:rsidRPr="007B7741" w:rsidRDefault="00990925" w:rsidP="00CB03C7">
      <w:pPr>
        <w:spacing w:before="20" w:after="20"/>
        <w:rPr>
          <w:rFonts w:ascii="Arial" w:hAnsi="Arial" w:cs="Arial"/>
        </w:rPr>
      </w:pPr>
      <w:r w:rsidRPr="007B7741">
        <w:rPr>
          <w:rFonts w:ascii="Arial" w:hAnsi="Arial" w:cs="Arial"/>
        </w:rPr>
        <w:t>SA3 understands that this work is ongoing</w:t>
      </w:r>
      <w:r w:rsidR="00CB03C7">
        <w:rPr>
          <w:rFonts w:ascii="Arial" w:hAnsi="Arial" w:cs="Arial"/>
        </w:rPr>
        <w:t xml:space="preserve"> and</w:t>
      </w:r>
      <w:r w:rsidRPr="007B7741">
        <w:rPr>
          <w:rFonts w:ascii="Arial" w:hAnsi="Arial" w:cs="Arial"/>
        </w:rPr>
        <w:t xml:space="preserve"> would like to be informed on the results</w:t>
      </w:r>
      <w:r w:rsidR="007B7741" w:rsidRPr="007B7741">
        <w:rPr>
          <w:rFonts w:ascii="Arial" w:hAnsi="Arial" w:cs="Arial"/>
        </w:rPr>
        <w:t xml:space="preserve"> of this work in GSMA</w:t>
      </w:r>
      <w:r w:rsidRPr="007B7741">
        <w:rPr>
          <w:rFonts w:ascii="Arial" w:hAnsi="Arial" w:cs="Arial"/>
        </w:rPr>
        <w:t>.</w:t>
      </w:r>
      <w:r w:rsidR="007B7741" w:rsidRPr="007B7741">
        <w:rPr>
          <w:rFonts w:ascii="Arial" w:hAnsi="Arial" w:cs="Arial"/>
        </w:rPr>
        <w:t xml:space="preserve"> </w:t>
      </w:r>
    </w:p>
    <w:p w14:paraId="2B6F4783" w14:textId="77777777" w:rsidR="007B7741" w:rsidRPr="007B7741" w:rsidRDefault="007B7741" w:rsidP="00990925">
      <w:pPr>
        <w:spacing w:before="20" w:after="20"/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21864B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437676">
        <w:rPr>
          <w:rFonts w:ascii="Arial" w:hAnsi="Arial" w:cs="Arial"/>
          <w:b/>
          <w:bCs/>
        </w:rPr>
        <w:t xml:space="preserve">GSMA </w:t>
      </w:r>
      <w:r w:rsidR="0077371D">
        <w:rPr>
          <w:rFonts w:ascii="Arial" w:hAnsi="Arial" w:cs="Arial"/>
          <w:b/>
          <w:bCs/>
        </w:rPr>
        <w:t>5GMRR</w:t>
      </w:r>
      <w:r w:rsidR="00437676">
        <w:rPr>
          <w:rFonts w:ascii="Arial" w:hAnsi="Arial" w:cs="Arial"/>
          <w:b/>
          <w:bCs/>
        </w:rPr>
        <w:t>: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3578058A" w14:textId="25034A89" w:rsidR="00990925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 xml:space="preserve">GSMA </w:t>
      </w:r>
      <w:r w:rsidR="00990925">
        <w:rPr>
          <w:rFonts w:ascii="Arial" w:hAnsi="Arial" w:cs="Arial"/>
          <w:lang w:eastAsia="en-US"/>
        </w:rPr>
        <w:t>to report on the progress of security profiling.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2D72" w14:textId="77777777" w:rsidR="009D16B7" w:rsidRDefault="009D16B7">
      <w:pPr>
        <w:spacing w:after="0"/>
      </w:pPr>
      <w:r>
        <w:separator/>
      </w:r>
    </w:p>
  </w:endnote>
  <w:endnote w:type="continuationSeparator" w:id="0">
    <w:p w14:paraId="425D86DD" w14:textId="77777777" w:rsidR="009D16B7" w:rsidRDefault="009D16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84DB1" w14:textId="77777777" w:rsidR="009D16B7" w:rsidRDefault="009D16B7">
      <w:pPr>
        <w:spacing w:after="0"/>
      </w:pPr>
      <w:r>
        <w:separator/>
      </w:r>
    </w:p>
  </w:footnote>
  <w:footnote w:type="continuationSeparator" w:id="0">
    <w:p w14:paraId="7FF76655" w14:textId="77777777" w:rsidR="009D16B7" w:rsidRDefault="009D16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C6217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37676"/>
    <w:rsid w:val="00440D43"/>
    <w:rsid w:val="00441B3A"/>
    <w:rsid w:val="004530E3"/>
    <w:rsid w:val="00454277"/>
    <w:rsid w:val="00470DF6"/>
    <w:rsid w:val="00490D22"/>
    <w:rsid w:val="004B34F1"/>
    <w:rsid w:val="004D4433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944CB"/>
    <w:rsid w:val="006B76FF"/>
    <w:rsid w:val="006D0704"/>
    <w:rsid w:val="006F540E"/>
    <w:rsid w:val="0073766B"/>
    <w:rsid w:val="0074431B"/>
    <w:rsid w:val="00750D6B"/>
    <w:rsid w:val="0077371D"/>
    <w:rsid w:val="0078568C"/>
    <w:rsid w:val="007B7741"/>
    <w:rsid w:val="007F4F92"/>
    <w:rsid w:val="00826C86"/>
    <w:rsid w:val="008758B0"/>
    <w:rsid w:val="008A3C36"/>
    <w:rsid w:val="008A3FA7"/>
    <w:rsid w:val="008C31B7"/>
    <w:rsid w:val="008C77AE"/>
    <w:rsid w:val="008D772F"/>
    <w:rsid w:val="00914CD1"/>
    <w:rsid w:val="00914F19"/>
    <w:rsid w:val="009603F6"/>
    <w:rsid w:val="00966101"/>
    <w:rsid w:val="00990925"/>
    <w:rsid w:val="009963AC"/>
    <w:rsid w:val="0099764C"/>
    <w:rsid w:val="009A7B9F"/>
    <w:rsid w:val="009C01E1"/>
    <w:rsid w:val="009D16B7"/>
    <w:rsid w:val="009E0B14"/>
    <w:rsid w:val="00A11991"/>
    <w:rsid w:val="00A353DF"/>
    <w:rsid w:val="00A455B0"/>
    <w:rsid w:val="00A57D88"/>
    <w:rsid w:val="00A637E9"/>
    <w:rsid w:val="00A70448"/>
    <w:rsid w:val="00AA4FF3"/>
    <w:rsid w:val="00AD775D"/>
    <w:rsid w:val="00AE1B3E"/>
    <w:rsid w:val="00AE7980"/>
    <w:rsid w:val="00B04229"/>
    <w:rsid w:val="00B068ED"/>
    <w:rsid w:val="00B35644"/>
    <w:rsid w:val="00B81F8B"/>
    <w:rsid w:val="00B97703"/>
    <w:rsid w:val="00BA3D66"/>
    <w:rsid w:val="00BB2C46"/>
    <w:rsid w:val="00BD0784"/>
    <w:rsid w:val="00BD56E9"/>
    <w:rsid w:val="00C04BFC"/>
    <w:rsid w:val="00C17229"/>
    <w:rsid w:val="00C36500"/>
    <w:rsid w:val="00C5619D"/>
    <w:rsid w:val="00C704E6"/>
    <w:rsid w:val="00C73A32"/>
    <w:rsid w:val="00CB03C7"/>
    <w:rsid w:val="00CB2B16"/>
    <w:rsid w:val="00CD1F9B"/>
    <w:rsid w:val="00CF6087"/>
    <w:rsid w:val="00D05CC6"/>
    <w:rsid w:val="00D14BB6"/>
    <w:rsid w:val="00D31C14"/>
    <w:rsid w:val="00D33624"/>
    <w:rsid w:val="00D83C89"/>
    <w:rsid w:val="00DF0CB8"/>
    <w:rsid w:val="00E003DF"/>
    <w:rsid w:val="00E07ECB"/>
    <w:rsid w:val="00E2241D"/>
    <w:rsid w:val="00E90687"/>
    <w:rsid w:val="00EA789B"/>
    <w:rsid w:val="00EC23B2"/>
    <w:rsid w:val="00EC626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Nokia6</cp:lastModifiedBy>
  <cp:revision>3</cp:revision>
  <cp:lastPrinted>2002-04-23T07:10:00Z</cp:lastPrinted>
  <dcterms:created xsi:type="dcterms:W3CDTF">2023-11-09T16:03:00Z</dcterms:created>
  <dcterms:modified xsi:type="dcterms:W3CDTF">2023-11-09T16:04:00Z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